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F41A06" w14:textId="5A06B4F0" w:rsidR="00115D01" w:rsidRPr="00115D01" w:rsidRDefault="00115D01" w:rsidP="00115D01">
      <w:pPr>
        <w:suppressAutoHyphens/>
        <w:spacing w:after="0" w:line="240" w:lineRule="auto"/>
        <w:rPr>
          <w:rFonts w:ascii="Cambria" w:eastAsia="Calibri" w:hAnsi="Cambria" w:cs="Arial"/>
          <w:bCs/>
          <w:iCs/>
          <w:lang w:bidi="pl-PL"/>
        </w:rPr>
      </w:pPr>
      <w:bookmarkStart w:id="0" w:name="_Hlk214290395"/>
      <w:r w:rsidRPr="00115D01">
        <w:rPr>
          <w:rFonts w:ascii="Cambria" w:eastAsia="Calibri" w:hAnsi="Cambria" w:cs="Arial"/>
          <w:bCs/>
          <w:iCs/>
          <w:lang w:bidi="pl-PL"/>
        </w:rPr>
        <w:t xml:space="preserve">Zespół Szkół Centrum Kształcenia Rolniczego                          </w:t>
      </w:r>
      <w:r w:rsidRPr="00115D01">
        <w:rPr>
          <w:rFonts w:ascii="Cambria" w:eastAsia="Calibri" w:hAnsi="Cambria" w:cs="Arial"/>
          <w:bCs/>
          <w:iCs/>
          <w:lang w:bidi="pl-PL"/>
        </w:rPr>
        <w:tab/>
        <w:t xml:space="preserve">         </w:t>
      </w:r>
      <w:r>
        <w:rPr>
          <w:rFonts w:ascii="Cambria" w:eastAsia="Calibri" w:hAnsi="Cambria" w:cs="Arial"/>
          <w:bCs/>
          <w:iCs/>
          <w:lang w:bidi="pl-PL"/>
        </w:rPr>
        <w:t xml:space="preserve">    </w:t>
      </w:r>
      <w:r w:rsidRPr="00115D01">
        <w:rPr>
          <w:rFonts w:ascii="Cambria" w:eastAsia="Calibri" w:hAnsi="Cambria" w:cs="Arial"/>
          <w:bCs/>
          <w:iCs/>
          <w:lang w:bidi="pl-PL"/>
        </w:rPr>
        <w:t>…………………… 2025 r.</w:t>
      </w:r>
    </w:p>
    <w:p w14:paraId="47CE5401" w14:textId="161ACB2C" w:rsidR="00115D01" w:rsidRPr="00FC1F22" w:rsidRDefault="00115D01" w:rsidP="00115D01">
      <w:pPr>
        <w:spacing w:after="0" w:line="240" w:lineRule="auto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im. chor. J. Szymańskiego w Marianowie</w:t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  <w:t xml:space="preserve"> </w:t>
      </w:r>
      <w:bookmarkStart w:id="1" w:name="_Hlk216387064"/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załącznik nr 2</w:t>
      </w:r>
      <w:r w:rsidR="00F126A5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B</w:t>
      </w:r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 xml:space="preserve"> do SWZ</w:t>
      </w:r>
      <w:bookmarkEnd w:id="1"/>
    </w:p>
    <w:p w14:paraId="5179985B" w14:textId="77777777" w:rsidR="00115D01" w:rsidRPr="003E494F" w:rsidRDefault="00115D01" w:rsidP="00115D01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 xml:space="preserve">Marianowo 7 </w:t>
      </w:r>
    </w:p>
    <w:p w14:paraId="40D6CDC6" w14:textId="77777777" w:rsidR="00115D01" w:rsidRPr="003E494F" w:rsidRDefault="00115D01" w:rsidP="00115D01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 xml:space="preserve">18-421 Piątnica Poduchowna </w:t>
      </w:r>
    </w:p>
    <w:p w14:paraId="0BA1024B" w14:textId="77777777" w:rsidR="00115D01" w:rsidRPr="003E494F" w:rsidRDefault="00115D01" w:rsidP="00115D01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NIP: 7181103485</w:t>
      </w:r>
    </w:p>
    <w:p w14:paraId="3AE1B729" w14:textId="77777777" w:rsidR="00115D01" w:rsidRPr="003E494F" w:rsidRDefault="00115D01" w:rsidP="00115D01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REGON: 000098393</w:t>
      </w:r>
    </w:p>
    <w:p w14:paraId="003C776A" w14:textId="77777777" w:rsidR="00115D01" w:rsidRPr="003E494F" w:rsidRDefault="00115D01" w:rsidP="00115D01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tel.: 86 216-66-11</w:t>
      </w:r>
      <w:r>
        <w:rPr>
          <w:rFonts w:ascii="Cambria" w:eastAsia="Calibri" w:hAnsi="Cambria" w:cs="Arial"/>
          <w:bCs/>
          <w:iCs/>
          <w:lang w:bidi="pl-PL"/>
        </w:rPr>
        <w:t xml:space="preserve"> </w:t>
      </w:r>
    </w:p>
    <w:p w14:paraId="2ABDD6FB" w14:textId="77777777" w:rsidR="00115D01" w:rsidRDefault="00115D01" w:rsidP="00115D01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Arial Unicode MS" w:eastAsia="Arial Unicode MS" w:hAnsi="Arial Unicode MS" w:cs="Arial Unicode MS"/>
          <w:color w:val="000000"/>
          <w:sz w:val="24"/>
          <w:szCs w:val="24"/>
          <w:lang w:eastAsia="pl-PL" w:bidi="pl-PL"/>
        </w:rPr>
      </w:pPr>
      <w:r w:rsidRPr="003E494F">
        <w:rPr>
          <w:rFonts w:ascii="Cambria" w:eastAsia="Calibri" w:hAnsi="Cambria" w:cs="Arial"/>
          <w:bCs/>
          <w:iCs/>
          <w:lang w:bidi="pl-PL"/>
        </w:rPr>
        <w:t>e-mail:</w:t>
      </w:r>
      <w:r>
        <w:rPr>
          <w:rFonts w:ascii="Cambria" w:eastAsia="Calibri" w:hAnsi="Cambria" w:cs="Arial"/>
          <w:bCs/>
          <w:iCs/>
          <w:lang w:bidi="pl-PL"/>
        </w:rPr>
        <w:t xml:space="preserve"> </w:t>
      </w:r>
      <w:hyperlink r:id="rId8" w:history="1">
        <w:r w:rsidRPr="003E494F">
          <w:rPr>
            <w:rFonts w:ascii="Cambria" w:eastAsia="Arial Unicode MS" w:hAnsi="Cambria" w:cs="Arial Unicode MS"/>
            <w:color w:val="0000FF"/>
            <w:u w:val="single"/>
            <w:lang w:eastAsia="pl-PL" w:bidi="pl-PL"/>
          </w:rPr>
          <w:t>https://marianowo.edupage.org/</w:t>
        </w:r>
      </w:hyperlink>
    </w:p>
    <w:p w14:paraId="436E3336" w14:textId="4FED1AE0" w:rsidR="00115D01" w:rsidRPr="00115D01" w:rsidRDefault="00115D01" w:rsidP="00115D01">
      <w:pPr>
        <w:suppressAutoHyphens/>
        <w:spacing w:after="0" w:line="240" w:lineRule="auto"/>
        <w:rPr>
          <w:rFonts w:ascii="Cambria" w:eastAsia="Calibri" w:hAnsi="Cambria" w:cs="Arial"/>
          <w:bCs/>
          <w:iCs/>
          <w:lang w:bidi="pl-PL"/>
        </w:rPr>
      </w:pPr>
      <w:hyperlink r:id="rId9" w:history="1">
        <w:r w:rsidRPr="003E494F">
          <w:rPr>
            <w:rFonts w:ascii="Cambria" w:eastAsia="Arial Unicode MS" w:hAnsi="Cambria" w:cs="Arial Unicode MS"/>
            <w:color w:val="0000FF"/>
            <w:u w:val="single"/>
            <w:lang w:eastAsia="pl-PL" w:bidi="pl-PL"/>
          </w:rPr>
          <w:t>kontakt@zsmarianowo.pl</w:t>
        </w:r>
      </w:hyperlink>
      <w:r w:rsidRPr="00115D01">
        <w:rPr>
          <w:rFonts w:ascii="Cambria" w:eastAsia="Calibri" w:hAnsi="Cambria" w:cs="Arial"/>
          <w:bCs/>
          <w:iCs/>
          <w:lang w:bidi="pl-PL"/>
        </w:rPr>
        <w:t>dupage.org/</w:t>
      </w:r>
    </w:p>
    <w:bookmarkEnd w:id="0"/>
    <w:p w14:paraId="5AB8CFDD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7F0B3011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6B3FF3C2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0F7755C9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7022C0AE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</w:rPr>
        <w:t>Wykonawca:</w:t>
      </w:r>
      <w:r w:rsidRPr="00DB3EF8">
        <w:rPr>
          <w:rFonts w:ascii="Cambria" w:eastAsia="Arial Narrow" w:hAnsi="Cambria" w:cs="Arial"/>
          <w:b/>
          <w:spacing w:val="-1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………………………………………………………………………………………</w:t>
      </w:r>
    </w:p>
    <w:p w14:paraId="0046CA0D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18"/>
          <w:szCs w:val="18"/>
        </w:rPr>
      </w:pPr>
      <w:r w:rsidRPr="00DB3EF8">
        <w:rPr>
          <w:rFonts w:ascii="Cambria" w:eastAsia="Arial Narrow" w:hAnsi="Cambria" w:cs="Arial"/>
          <w:sz w:val="18"/>
          <w:szCs w:val="18"/>
        </w:rPr>
        <w:t xml:space="preserve">                                      </w:t>
      </w:r>
      <w:r w:rsidRPr="00DB3EF8">
        <w:rPr>
          <w:rFonts w:ascii="Cambria" w:eastAsia="Arial Narrow" w:hAnsi="Cambria" w:cs="Arial"/>
          <w:i/>
          <w:sz w:val="18"/>
          <w:szCs w:val="18"/>
        </w:rPr>
        <w:t>(pełna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nazwa/firma,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adres,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w</w:t>
      </w:r>
      <w:r w:rsidRPr="00DB3EF8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zależności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od</w:t>
      </w:r>
      <w:r w:rsidRPr="00DB3EF8">
        <w:rPr>
          <w:rFonts w:ascii="Cambria" w:eastAsia="Arial Narrow" w:hAnsi="Cambria" w:cs="Arial"/>
          <w:i/>
          <w:spacing w:val="-7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podmiotu:</w:t>
      </w:r>
      <w:r w:rsidRPr="00DB3EF8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NIP/PESEL,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KRS/</w:t>
      </w:r>
      <w:proofErr w:type="spellStart"/>
      <w:r w:rsidRPr="00DB3EF8">
        <w:rPr>
          <w:rFonts w:ascii="Cambria" w:eastAsia="Arial Narrow" w:hAnsi="Cambria" w:cs="Arial"/>
          <w:i/>
          <w:sz w:val="18"/>
          <w:szCs w:val="18"/>
        </w:rPr>
        <w:t>CEiDG</w:t>
      </w:r>
      <w:proofErr w:type="spellEnd"/>
      <w:r w:rsidRPr="00DB3EF8">
        <w:rPr>
          <w:rFonts w:ascii="Cambria" w:eastAsia="Arial Narrow" w:hAnsi="Cambria" w:cs="Arial"/>
          <w:i/>
          <w:sz w:val="18"/>
          <w:szCs w:val="18"/>
        </w:rPr>
        <w:t>)</w:t>
      </w:r>
    </w:p>
    <w:p w14:paraId="36C20B7F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  <w:u w:val="single"/>
        </w:rPr>
        <w:t>reprezentowany</w:t>
      </w:r>
      <w:r w:rsidRPr="00DB3EF8">
        <w:rPr>
          <w:rFonts w:ascii="Cambria" w:eastAsia="Arial Narrow" w:hAnsi="Cambria" w:cs="Arial"/>
          <w:spacing w:val="-4"/>
          <w:sz w:val="24"/>
          <w:szCs w:val="24"/>
          <w:u w:val="single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  <w:u w:val="single"/>
        </w:rPr>
        <w:t>przez:</w:t>
      </w:r>
      <w:r w:rsidRPr="00DB3EF8">
        <w:rPr>
          <w:rFonts w:ascii="Cambria" w:eastAsia="Arial Narrow" w:hAnsi="Cambria" w:cs="Arial"/>
          <w:spacing w:val="38"/>
          <w:sz w:val="24"/>
          <w:szCs w:val="24"/>
          <w:u w:val="single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</w:t>
      </w:r>
    </w:p>
    <w:p w14:paraId="4D3FD883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left="1086" w:right="-2"/>
        <w:jc w:val="both"/>
        <w:rPr>
          <w:rFonts w:ascii="Cambria" w:eastAsia="Arial Narrow" w:hAnsi="Cambria" w:cs="Arial"/>
          <w:i/>
          <w:sz w:val="24"/>
          <w:szCs w:val="24"/>
        </w:rPr>
      </w:pPr>
      <w:r w:rsidRPr="00DB3EF8">
        <w:rPr>
          <w:rFonts w:ascii="Cambria" w:eastAsia="Arial Narrow" w:hAnsi="Cambria" w:cs="Arial"/>
          <w:i/>
          <w:sz w:val="24"/>
          <w:szCs w:val="24"/>
        </w:rPr>
        <w:t xml:space="preserve">                                </w:t>
      </w:r>
      <w:r w:rsidRPr="00DB3EF8">
        <w:rPr>
          <w:rFonts w:ascii="Cambria" w:eastAsia="Arial Narrow" w:hAnsi="Cambria" w:cs="Arial"/>
          <w:i/>
          <w:sz w:val="18"/>
          <w:szCs w:val="18"/>
        </w:rPr>
        <w:t>(imię,</w:t>
      </w:r>
      <w:r w:rsidRPr="00DB3EF8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nazwisko,</w:t>
      </w:r>
      <w:r w:rsidRPr="00DB3EF8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stanowisko</w:t>
      </w:r>
      <w:r w:rsidRPr="00DB3EF8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podstawa</w:t>
      </w:r>
      <w:r w:rsidRPr="00DB3EF8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do</w:t>
      </w:r>
      <w:r w:rsidRPr="00DB3EF8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reprezentacji)</w:t>
      </w:r>
    </w:p>
    <w:p w14:paraId="2561E57F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sz w:val="24"/>
          <w:szCs w:val="24"/>
        </w:rPr>
      </w:pPr>
    </w:p>
    <w:p w14:paraId="37ADECB0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  <w:u w:val="single"/>
        </w:rPr>
        <w:t>Oświadczenie</w:t>
      </w:r>
      <w:r w:rsidRPr="00DB3EF8">
        <w:rPr>
          <w:rFonts w:ascii="Cambria" w:eastAsia="Arial Narrow" w:hAnsi="Cambria" w:cs="Arial"/>
          <w:b/>
          <w:spacing w:val="-5"/>
          <w:sz w:val="24"/>
          <w:szCs w:val="24"/>
          <w:u w:val="single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  <w:u w:val="single"/>
        </w:rPr>
        <w:t>wykonawcy</w:t>
      </w:r>
    </w:p>
    <w:p w14:paraId="265DF494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</w:rPr>
        <w:t>składane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na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podstawie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art. 125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ust.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1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ustawy</w:t>
      </w:r>
      <w:r w:rsidRPr="00DB3EF8">
        <w:rPr>
          <w:rFonts w:ascii="Cambria" w:eastAsia="Arial Narrow" w:hAnsi="Cambria" w:cs="Arial"/>
          <w:b/>
          <w:spacing w:val="-4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z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dnia</w:t>
      </w:r>
      <w:r w:rsidRPr="00DB3EF8">
        <w:rPr>
          <w:rFonts w:ascii="Cambria" w:eastAsia="Arial Narrow" w:hAnsi="Cambria" w:cs="Arial"/>
          <w:b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11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września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2019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r.</w:t>
      </w:r>
    </w:p>
    <w:p w14:paraId="7D7CA708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pacing w:val="1"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</w:rPr>
        <w:t xml:space="preserve">Prawo zamówień publicznych </w:t>
      </w:r>
      <w:r w:rsidRPr="00DB3EF8">
        <w:rPr>
          <w:rFonts w:ascii="Cambria" w:eastAsia="Arial Narrow" w:hAnsi="Cambria" w:cs="Arial"/>
          <w:bCs/>
          <w:i/>
          <w:iCs/>
          <w:sz w:val="24"/>
          <w:szCs w:val="24"/>
        </w:rPr>
        <w:t xml:space="preserve">(dalej: ustawa </w:t>
      </w:r>
      <w:proofErr w:type="spellStart"/>
      <w:r w:rsidRPr="00DB3EF8">
        <w:rPr>
          <w:rFonts w:ascii="Cambria" w:eastAsia="Arial Narrow" w:hAnsi="Cambria" w:cs="Arial"/>
          <w:bCs/>
          <w:i/>
          <w:iCs/>
          <w:sz w:val="24"/>
          <w:szCs w:val="24"/>
        </w:rPr>
        <w:t>Pzp</w:t>
      </w:r>
      <w:proofErr w:type="spellEnd"/>
      <w:r w:rsidRPr="00DB3EF8">
        <w:rPr>
          <w:rFonts w:ascii="Cambria" w:eastAsia="Arial Narrow" w:hAnsi="Cambria" w:cs="Arial"/>
          <w:bCs/>
          <w:i/>
          <w:iCs/>
          <w:sz w:val="24"/>
          <w:szCs w:val="24"/>
        </w:rPr>
        <w:t>)</w:t>
      </w:r>
      <w:r w:rsidRPr="00DB3EF8">
        <w:rPr>
          <w:rFonts w:ascii="Cambria" w:eastAsia="Arial Narrow" w:hAnsi="Cambria" w:cs="Arial"/>
          <w:b/>
          <w:sz w:val="24"/>
          <w:szCs w:val="24"/>
        </w:rPr>
        <w:t>,</w:t>
      </w:r>
      <w:r w:rsidRPr="00DB3EF8">
        <w:rPr>
          <w:rFonts w:ascii="Cambria" w:eastAsia="Arial Narrow" w:hAnsi="Cambria" w:cs="Arial"/>
          <w:b/>
          <w:spacing w:val="1"/>
          <w:sz w:val="24"/>
          <w:szCs w:val="24"/>
        </w:rPr>
        <w:t xml:space="preserve"> </w:t>
      </w:r>
    </w:p>
    <w:p w14:paraId="3220D2DF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  <w:u w:val="single"/>
        </w:rPr>
        <w:t>DOTYCZĄCE SPEŁNIANIA WARUNKÓW UDZIAŁU W POSTĘPOWANIU</w:t>
      </w:r>
    </w:p>
    <w:p w14:paraId="30467D52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1B427122" w14:textId="2BF7A94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 w:firstLine="709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</w:rPr>
        <w:t>Na</w:t>
      </w:r>
      <w:r w:rsidRPr="00DB3EF8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potrzeby</w:t>
      </w:r>
      <w:r w:rsidRPr="00DB3EF8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postępowania</w:t>
      </w:r>
      <w:r w:rsidRPr="00DB3EF8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o</w:t>
      </w:r>
      <w:r w:rsidRPr="00DB3EF8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udzielenie</w:t>
      </w:r>
      <w:r w:rsidRPr="00DB3EF8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zamówienia</w:t>
      </w:r>
      <w:r w:rsidRPr="00DB3EF8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publicznego</w:t>
      </w:r>
      <w:r w:rsidRPr="00DB3EF8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pn.:</w:t>
      </w:r>
      <w:bookmarkStart w:id="2" w:name="_Hlk172984917"/>
      <w:r w:rsidR="00A93D0A">
        <w:rPr>
          <w:rFonts w:ascii="Cambria" w:eastAsia="Arial Narrow" w:hAnsi="Cambria" w:cs="Arial"/>
          <w:sz w:val="24"/>
          <w:szCs w:val="24"/>
        </w:rPr>
        <w:t> </w:t>
      </w:r>
      <w:r w:rsidRPr="00DB3EF8">
        <w:rPr>
          <w:rFonts w:ascii="Cambria" w:eastAsia="Arial Narrow" w:hAnsi="Cambria" w:cs="Arial"/>
          <w:b/>
          <w:i/>
          <w:sz w:val="24"/>
          <w:szCs w:val="24"/>
          <w:u w:val="single"/>
        </w:rPr>
        <w:t>„</w:t>
      </w:r>
      <w:r w:rsidR="00115D01" w:rsidRPr="00115D01">
        <w:rPr>
          <w:rFonts w:ascii="Cambria" w:eastAsia="Arial Narrow" w:hAnsi="Cambria" w:cs="Arial"/>
          <w:b/>
          <w:i/>
          <w:sz w:val="24"/>
          <w:szCs w:val="24"/>
          <w:u w:val="single"/>
        </w:rPr>
        <w:t>Sukcesywna dostawa artykułów spożywczych do Zespołu Szkół Centrum Kształcenia Rolniczego im. chor. J. Szymańskiego w Marianowie</w:t>
      </w:r>
      <w:r w:rsidRPr="00DB3EF8">
        <w:rPr>
          <w:rFonts w:ascii="Cambria" w:eastAsia="Arial Narrow" w:hAnsi="Cambria" w:cs="Arial"/>
          <w:b/>
          <w:i/>
          <w:sz w:val="24"/>
          <w:szCs w:val="24"/>
          <w:u w:val="single"/>
        </w:rPr>
        <w:t>”</w:t>
      </w:r>
      <w:bookmarkEnd w:id="2"/>
      <w:r w:rsidRPr="00DB3EF8">
        <w:rPr>
          <w:rFonts w:ascii="Cambria" w:eastAsia="Arial Narrow" w:hAnsi="Cambria" w:cs="Arial"/>
          <w:b/>
          <w:sz w:val="24"/>
          <w:szCs w:val="24"/>
        </w:rPr>
        <w:t xml:space="preserve">, </w:t>
      </w:r>
      <w:r w:rsidRPr="00DB3EF8">
        <w:rPr>
          <w:rFonts w:ascii="Cambria" w:eastAsia="Arial Narrow" w:hAnsi="Cambria" w:cs="Arial"/>
          <w:sz w:val="24"/>
          <w:szCs w:val="24"/>
        </w:rPr>
        <w:t>z pełną świadomością konsekwencji wprowadzenia zamawiającego w błąd przy przedstawianiu informacji oświadczam, że:</w:t>
      </w:r>
    </w:p>
    <w:p w14:paraId="5EFADD9F" w14:textId="5725DC56" w:rsidR="00DB3EF8" w:rsidRPr="00DB3EF8" w:rsidRDefault="00DB3EF8" w:rsidP="00DB3EF8">
      <w:pPr>
        <w:widowControl w:val="0"/>
        <w:numPr>
          <w:ilvl w:val="0"/>
          <w:numId w:val="11"/>
        </w:numPr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</w:rPr>
        <w:t>spełniam</w:t>
      </w:r>
      <w:r w:rsidRPr="00DB3EF8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warunki</w:t>
      </w:r>
      <w:r w:rsidRPr="00DB3EF8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udziału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w</w:t>
      </w:r>
      <w:r w:rsidRPr="00DB3EF8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postępowaniu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określone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przez Zamawiającego</w:t>
      </w:r>
      <w:r w:rsidRPr="00DB3EF8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w</w:t>
      </w:r>
      <w:r w:rsidRPr="00DB3EF8">
        <w:rPr>
          <w:rFonts w:ascii="Cambria" w:eastAsia="Arial Narrow" w:hAnsi="Cambria" w:cs="Arial"/>
          <w:spacing w:val="-4"/>
          <w:sz w:val="24"/>
          <w:szCs w:val="24"/>
        </w:rPr>
        <w:t> </w:t>
      </w:r>
      <w:r w:rsidRPr="00DB3EF8">
        <w:rPr>
          <w:rFonts w:ascii="Cambria" w:eastAsia="Arial Narrow" w:hAnsi="Cambria" w:cs="Arial"/>
          <w:sz w:val="24"/>
          <w:szCs w:val="24"/>
        </w:rPr>
        <w:t xml:space="preserve">rozdziale </w:t>
      </w:r>
      <w:r w:rsidR="00115D01">
        <w:rPr>
          <w:rFonts w:ascii="Cambria" w:eastAsia="Arial Narrow" w:hAnsi="Cambria" w:cs="Arial"/>
          <w:sz w:val="24"/>
          <w:szCs w:val="24"/>
        </w:rPr>
        <w:t>I</w:t>
      </w:r>
      <w:r w:rsidRPr="00DB3EF8">
        <w:rPr>
          <w:rFonts w:ascii="Cambria" w:eastAsia="Arial Narrow" w:hAnsi="Cambria" w:cs="Arial"/>
          <w:sz w:val="24"/>
          <w:szCs w:val="24"/>
        </w:rPr>
        <w:t>X pkt 2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SWZ.</w:t>
      </w:r>
    </w:p>
    <w:p w14:paraId="59150669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16A3C855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44924B8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6457C2B9" w14:textId="25127765" w:rsidR="0097584E" w:rsidRPr="0097584E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</w:rPr>
        <w:t>…………….…….</w:t>
      </w:r>
      <w:r w:rsidRPr="00DB3EF8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DB3EF8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dnia</w:t>
      </w:r>
      <w:r w:rsidRPr="00DB3EF8">
        <w:rPr>
          <w:rFonts w:ascii="Cambria" w:eastAsia="Arial Narrow" w:hAnsi="Cambria" w:cs="Arial"/>
          <w:sz w:val="24"/>
          <w:szCs w:val="24"/>
        </w:rPr>
        <w:tab/>
        <w:t>……………r.</w:t>
      </w:r>
    </w:p>
    <w:p w14:paraId="42D88E78" w14:textId="77777777" w:rsidR="007904EC" w:rsidRDefault="007904EC" w:rsidP="007904EC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b/>
          <w:bCs/>
          <w:i/>
          <w:color w:val="FF0000"/>
          <w:sz w:val="20"/>
          <w:szCs w:val="20"/>
        </w:rPr>
      </w:pPr>
    </w:p>
    <w:p w14:paraId="578A35F8" w14:textId="77777777" w:rsidR="007904EC" w:rsidRDefault="007904EC" w:rsidP="007904EC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b/>
          <w:bCs/>
          <w:i/>
          <w:color w:val="FF0000"/>
          <w:sz w:val="20"/>
          <w:szCs w:val="20"/>
        </w:rPr>
      </w:pPr>
    </w:p>
    <w:p w14:paraId="3B15D81B" w14:textId="77777777" w:rsidR="007904EC" w:rsidRDefault="007904EC" w:rsidP="007904EC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b/>
          <w:bCs/>
          <w:i/>
          <w:color w:val="FF0000"/>
          <w:sz w:val="20"/>
          <w:szCs w:val="20"/>
        </w:rPr>
      </w:pPr>
    </w:p>
    <w:p w14:paraId="0ABD9155" w14:textId="77777777" w:rsidR="007E011A" w:rsidRPr="00BC20F4" w:rsidRDefault="007E011A" w:rsidP="007E011A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bookmarkStart w:id="3" w:name="_Hlk180436794"/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Formularz należy złożyć w formie elektronicznej (kwalifikowany podpis elektroniczny)</w:t>
      </w:r>
    </w:p>
    <w:p w14:paraId="257D14AA" w14:textId="77777777" w:rsidR="007E011A" w:rsidRPr="00BC20F4" w:rsidRDefault="007E011A" w:rsidP="007E011A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Arial" w:eastAsia="Times New Roman" w:hAnsi="Arial" w:cs="Arial"/>
          <w:sz w:val="20"/>
          <w:szCs w:val="20"/>
        </w:rPr>
      </w:pPr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lub w postaci elektronicznej opatrzonej podpisem zaufanym lub podpisem osobistym</w:t>
      </w:r>
      <w:bookmarkEnd w:id="3"/>
    </w:p>
    <w:p w14:paraId="097288FE" w14:textId="483DED18" w:rsidR="006F2D6F" w:rsidRDefault="006F2D6F" w:rsidP="007E011A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Arial" w:eastAsia="Times New Roman" w:hAnsi="Arial" w:cs="Arial"/>
          <w:b/>
          <w:bCs/>
          <w:sz w:val="20"/>
          <w:szCs w:val="20"/>
        </w:rPr>
      </w:pPr>
    </w:p>
    <w:sectPr w:rsidR="006F2D6F" w:rsidSect="007904EC">
      <w:headerReference w:type="default" r:id="rId10"/>
      <w:footerReference w:type="default" r:id="rId11"/>
      <w:footerReference w:type="first" r:id="rId12"/>
      <w:pgSz w:w="11906" w:h="16838" w:code="9"/>
      <w:pgMar w:top="568" w:right="1559" w:bottom="1843" w:left="1985" w:header="142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58D590" w14:textId="77777777" w:rsidR="00767C22" w:rsidRDefault="00767C22">
      <w:pPr>
        <w:spacing w:after="0" w:line="240" w:lineRule="auto"/>
      </w:pPr>
      <w:r>
        <w:separator/>
      </w:r>
    </w:p>
  </w:endnote>
  <w:endnote w:type="continuationSeparator" w:id="0">
    <w:p w14:paraId="76FE00FE" w14:textId="77777777" w:rsidR="00767C22" w:rsidRDefault="00767C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A8183FEB-76CF-47A9-B7E0-C6DB5BC7B20E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9D416BBB-B0CD-4990-BDD8-73D5E973B9F4}"/>
    <w:embedBold r:id="rId3" w:fontKey="{831B784E-C72B-4AC5-B4DB-1AC9747645B9}"/>
    <w:embedItalic r:id="rId4" w:fontKey="{5E9BEBA5-AE9F-4A95-9428-280E035AF084}"/>
    <w:embedBoldItalic r:id="rId5" w:fontKey="{3659D038-9170-43B3-8D85-660FA3E01CA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04D8D366-3BE7-46B0-8FB5-2FE45E56F1A5}"/>
    <w:embedBold r:id="rId7" w:fontKey="{E09718F7-4B02-4267-A658-619A6E72C69C}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8" w:fontKey="{4DD6D7F7-4B55-4930-AC94-D0A9C17D41CA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9" w:fontKey="{E6E4A3CD-525B-487A-AC95-487B1D9A88B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EBFB2AEE-D071-4534-ADAD-08C69FCC069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715A56C5-3B80-43EE-9EBB-872829102486}"/>
    <w:embedBold r:id="rId12" w:fontKey="{8F0A9BA3-50A7-4DF4-8A81-601DD6059C23}"/>
    <w:embedItalic r:id="rId13" w:fontKey="{C0B33426-F6B6-4935-9388-DE40A6F6D712}"/>
    <w:embedBoldItalic r:id="rId14" w:fontKey="{B8DD56DE-E13A-470D-A09C-542932FFD3E9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A50D5" w14:textId="3D2DDCE7" w:rsidR="00C02E63" w:rsidRPr="00F63D4D" w:rsidRDefault="00C02E63" w:rsidP="00C02E63">
    <w:pPr>
      <w:pStyle w:val="Stopka"/>
      <w:pBdr>
        <w:top w:val="thinThickSmallGap" w:sz="24" w:space="1" w:color="823B0B" w:themeColor="accent2" w:themeShade="7F"/>
      </w:pBdr>
      <w:rPr>
        <w:rFonts w:ascii="Cambria" w:hAnsi="Cambria"/>
        <w:sz w:val="18"/>
        <w:szCs w:val="18"/>
      </w:rPr>
    </w:pPr>
    <w:r w:rsidRPr="00F63D4D">
      <w:rPr>
        <w:rFonts w:ascii="Cambria" w:hAnsi="Cambria"/>
        <w:sz w:val="18"/>
        <w:szCs w:val="18"/>
      </w:rPr>
      <w:ptab w:relativeTo="margin" w:alignment="right" w:leader="none"/>
    </w:r>
    <w:r w:rsidRPr="00F63D4D">
      <w:rPr>
        <w:rFonts w:ascii="Cambria" w:hAnsi="Cambria"/>
        <w:spacing w:val="60"/>
        <w:sz w:val="18"/>
        <w:szCs w:val="18"/>
      </w:rPr>
      <w:t xml:space="preserve"> Strona</w:t>
    </w:r>
    <w:r w:rsidRPr="00F63D4D">
      <w:rPr>
        <w:rFonts w:ascii="Cambria" w:hAnsi="Cambria"/>
        <w:sz w:val="18"/>
        <w:szCs w:val="18"/>
      </w:rPr>
      <w:t xml:space="preserve"> | </w:t>
    </w:r>
    <w:r w:rsidRPr="00F63D4D">
      <w:rPr>
        <w:rFonts w:ascii="Cambria" w:hAnsi="Cambria"/>
        <w:sz w:val="18"/>
        <w:szCs w:val="18"/>
      </w:rPr>
      <w:fldChar w:fldCharType="begin"/>
    </w:r>
    <w:r w:rsidRPr="00F63D4D">
      <w:rPr>
        <w:rFonts w:ascii="Cambria" w:hAnsi="Cambria"/>
        <w:sz w:val="18"/>
        <w:szCs w:val="18"/>
      </w:rPr>
      <w:instrText xml:space="preserve"> PAGE   \* MERGEFORMAT </w:instrText>
    </w:r>
    <w:r w:rsidRPr="00F63D4D">
      <w:rPr>
        <w:rFonts w:ascii="Cambria" w:hAnsi="Cambria"/>
        <w:sz w:val="18"/>
        <w:szCs w:val="18"/>
      </w:rPr>
      <w:fldChar w:fldCharType="separate"/>
    </w:r>
    <w:r w:rsidRPr="00F63D4D">
      <w:rPr>
        <w:rFonts w:ascii="Cambria" w:hAnsi="Cambria"/>
        <w:sz w:val="18"/>
        <w:szCs w:val="18"/>
      </w:rPr>
      <w:t>2</w:t>
    </w:r>
    <w:r w:rsidRPr="00F63D4D">
      <w:rPr>
        <w:rFonts w:ascii="Cambria" w:hAnsi="Cambria"/>
        <w:sz w:val="18"/>
        <w:szCs w:val="18"/>
      </w:rPr>
      <w:fldChar w:fldCharType="end"/>
    </w:r>
  </w:p>
  <w:p w14:paraId="3C1850DE" w14:textId="77777777" w:rsidR="00C02E63" w:rsidRDefault="00C02E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048EB" w14:textId="77777777" w:rsidR="002C2E6E" w:rsidRPr="00047484" w:rsidRDefault="002C2E6E" w:rsidP="00293784">
    <w:pPr>
      <w:pStyle w:val="Stopka"/>
      <w:tabs>
        <w:tab w:val="clear" w:pos="4536"/>
        <w:tab w:val="clear" w:pos="9072"/>
        <w:tab w:val="left" w:pos="5954"/>
      </w:tabs>
      <w:rPr>
        <w:sz w:val="6"/>
        <w:szCs w:val="6"/>
      </w:rPr>
    </w:pPr>
  </w:p>
  <w:p w14:paraId="67F14B84" w14:textId="77777777" w:rsidR="00567836" w:rsidRPr="00B61076" w:rsidRDefault="00567836" w:rsidP="00872D3F">
    <w:pPr>
      <w:rPr>
        <w:rFonts w:ascii="Arial" w:hAnsi="Arial" w:cs="Arial"/>
        <w:sz w:val="2"/>
        <w:szCs w:val="2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499521" w14:textId="77777777" w:rsidR="00767C22" w:rsidRDefault="00767C22">
      <w:pPr>
        <w:spacing w:after="0" w:line="240" w:lineRule="auto"/>
      </w:pPr>
      <w:r>
        <w:separator/>
      </w:r>
    </w:p>
  </w:footnote>
  <w:footnote w:type="continuationSeparator" w:id="0">
    <w:p w14:paraId="30BF0B60" w14:textId="77777777" w:rsidR="00767C22" w:rsidRDefault="00767C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B2817" w14:textId="50D032C4" w:rsidR="0097584E" w:rsidRPr="0097584E" w:rsidRDefault="00000000" w:rsidP="0097584E">
    <w:pPr>
      <w:pStyle w:val="Nagwek"/>
      <w:pBdr>
        <w:bottom w:val="thickThinSmallGap" w:sz="24" w:space="1" w:color="823B0B" w:themeColor="accent2" w:themeShade="7F"/>
      </w:pBdr>
      <w:ind w:firstLine="708"/>
      <w:jc w:val="center"/>
      <w:rPr>
        <w:rFonts w:ascii="Cambria" w:eastAsiaTheme="majorEastAsia" w:hAnsi="Cambria" w:cstheme="majorBidi"/>
        <w:sz w:val="20"/>
        <w:szCs w:val="28"/>
      </w:rPr>
    </w:pPr>
    <w:sdt>
      <w:sdtPr>
        <w:rPr>
          <w:rFonts w:ascii="Cambria" w:eastAsiaTheme="majorEastAsia" w:hAnsi="Cambria" w:cstheme="majorBidi"/>
          <w:color w:val="000000"/>
          <w:sz w:val="18"/>
          <w:szCs w:val="18"/>
          <w:lang w:eastAsia="pl-PL" w:bidi="pl-PL"/>
        </w:rPr>
        <w:alias w:val="Tytuł"/>
        <w:id w:val="77738743"/>
        <w:placeholder>
          <w:docPart w:val="0425D91B47FC4EE8A25FEAB9BA4CD4DA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bookmarkStart w:id="4" w:name="_Hlk193826763"/>
        <w:r w:rsidR="00115D01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 xml:space="preserve">Sygn.: </w:t>
        </w:r>
        <w:r w:rsidR="00115D01" w:rsidRPr="00AB3340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ZP/2025/12/6</w:t>
        </w:r>
      </w:sdtContent>
    </w:sdt>
    <w:bookmarkEnd w:id="4"/>
  </w:p>
  <w:p w14:paraId="4FF0C4BD" w14:textId="77777777" w:rsidR="002C2E6E" w:rsidRDefault="002C2E6E" w:rsidP="00B2413E">
    <w:pPr>
      <w:pStyle w:val="Nagwek"/>
      <w:tabs>
        <w:tab w:val="clear" w:pos="4536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2F0C45BE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426" w:hanging="360"/>
      </w:pPr>
      <w:rPr>
        <w:rFonts w:ascii="Times New Roman" w:eastAsia="SimSun" w:hAnsi="Times New Roman" w:cs="Times New Roman" w:hint="default"/>
        <w:bCs/>
        <w:color w:val="000000"/>
        <w:kern w:val="2"/>
        <w:sz w:val="22"/>
        <w:szCs w:val="22"/>
        <w:lang w:bidi="hi-IN"/>
      </w:rPr>
    </w:lvl>
  </w:abstractNum>
  <w:abstractNum w:abstractNumId="1" w15:restartNumberingAfterBreak="0">
    <w:nsid w:val="00A5797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123534"/>
    <w:multiLevelType w:val="hybridMultilevel"/>
    <w:tmpl w:val="98EACE2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D35581"/>
    <w:multiLevelType w:val="multilevel"/>
    <w:tmpl w:val="2D428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10BA6C12"/>
    <w:multiLevelType w:val="hybridMultilevel"/>
    <w:tmpl w:val="BBC64F64"/>
    <w:lvl w:ilvl="0" w:tplc="2DE40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1C15EE"/>
    <w:multiLevelType w:val="hybridMultilevel"/>
    <w:tmpl w:val="1CBEF6E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3D0404"/>
    <w:multiLevelType w:val="hybridMultilevel"/>
    <w:tmpl w:val="9D787256"/>
    <w:lvl w:ilvl="0" w:tplc="04150017">
      <w:start w:val="1"/>
      <w:numFmt w:val="lowerLetter"/>
      <w:lvlText w:val="%1)"/>
      <w:lvlJc w:val="left"/>
      <w:pPr>
        <w:ind w:left="1508" w:hanging="360"/>
      </w:pPr>
    </w:lvl>
    <w:lvl w:ilvl="1" w:tplc="04150019" w:tentative="1">
      <w:start w:val="1"/>
      <w:numFmt w:val="lowerLetter"/>
      <w:lvlText w:val="%2."/>
      <w:lvlJc w:val="left"/>
      <w:pPr>
        <w:ind w:left="2228" w:hanging="360"/>
      </w:pPr>
    </w:lvl>
    <w:lvl w:ilvl="2" w:tplc="0415001B" w:tentative="1">
      <w:start w:val="1"/>
      <w:numFmt w:val="lowerRoman"/>
      <w:lvlText w:val="%3."/>
      <w:lvlJc w:val="right"/>
      <w:pPr>
        <w:ind w:left="2948" w:hanging="180"/>
      </w:pPr>
    </w:lvl>
    <w:lvl w:ilvl="3" w:tplc="0415000F" w:tentative="1">
      <w:start w:val="1"/>
      <w:numFmt w:val="decimal"/>
      <w:lvlText w:val="%4."/>
      <w:lvlJc w:val="left"/>
      <w:pPr>
        <w:ind w:left="3668" w:hanging="360"/>
      </w:pPr>
    </w:lvl>
    <w:lvl w:ilvl="4" w:tplc="04150019" w:tentative="1">
      <w:start w:val="1"/>
      <w:numFmt w:val="lowerLetter"/>
      <w:lvlText w:val="%5."/>
      <w:lvlJc w:val="left"/>
      <w:pPr>
        <w:ind w:left="4388" w:hanging="360"/>
      </w:pPr>
    </w:lvl>
    <w:lvl w:ilvl="5" w:tplc="0415001B" w:tentative="1">
      <w:start w:val="1"/>
      <w:numFmt w:val="lowerRoman"/>
      <w:lvlText w:val="%6."/>
      <w:lvlJc w:val="right"/>
      <w:pPr>
        <w:ind w:left="5108" w:hanging="180"/>
      </w:pPr>
    </w:lvl>
    <w:lvl w:ilvl="6" w:tplc="0415000F" w:tentative="1">
      <w:start w:val="1"/>
      <w:numFmt w:val="decimal"/>
      <w:lvlText w:val="%7."/>
      <w:lvlJc w:val="left"/>
      <w:pPr>
        <w:ind w:left="5828" w:hanging="360"/>
      </w:pPr>
    </w:lvl>
    <w:lvl w:ilvl="7" w:tplc="04150019" w:tentative="1">
      <w:start w:val="1"/>
      <w:numFmt w:val="lowerLetter"/>
      <w:lvlText w:val="%8."/>
      <w:lvlJc w:val="left"/>
      <w:pPr>
        <w:ind w:left="6548" w:hanging="360"/>
      </w:pPr>
    </w:lvl>
    <w:lvl w:ilvl="8" w:tplc="0415001B" w:tentative="1">
      <w:start w:val="1"/>
      <w:numFmt w:val="lowerRoman"/>
      <w:lvlText w:val="%9."/>
      <w:lvlJc w:val="right"/>
      <w:pPr>
        <w:ind w:left="7268" w:hanging="180"/>
      </w:pPr>
    </w:lvl>
  </w:abstractNum>
  <w:abstractNum w:abstractNumId="7" w15:restartNumberingAfterBreak="0">
    <w:nsid w:val="45464781"/>
    <w:multiLevelType w:val="hybridMultilevel"/>
    <w:tmpl w:val="C96603EA"/>
    <w:lvl w:ilvl="0" w:tplc="9CBC81AC">
      <w:start w:val="1"/>
      <w:numFmt w:val="decimal"/>
      <w:lvlText w:val="%1."/>
      <w:lvlJc w:val="left"/>
      <w:pPr>
        <w:ind w:left="1396" w:hanging="360"/>
      </w:pPr>
      <w:rPr>
        <w:rFonts w:asciiTheme="majorHAnsi" w:eastAsia="Arial Narrow" w:hAnsiTheme="majorHAnsi" w:cs="Arial"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1" w:tplc="99CEE4FE">
      <w:start w:val="1"/>
      <w:numFmt w:val="decimal"/>
      <w:lvlText w:val="%2."/>
      <w:lvlJc w:val="left"/>
      <w:pPr>
        <w:ind w:left="1744" w:hanging="425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2" w:tplc="F65840FA">
      <w:numFmt w:val="bullet"/>
      <w:lvlText w:val="•"/>
      <w:lvlJc w:val="left"/>
      <w:pPr>
        <w:ind w:left="2725" w:hanging="425"/>
      </w:pPr>
      <w:rPr>
        <w:rFonts w:hint="default"/>
        <w:lang w:val="pl-PL" w:eastAsia="en-US" w:bidi="ar-SA"/>
      </w:rPr>
    </w:lvl>
    <w:lvl w:ilvl="3" w:tplc="3D30AAF4">
      <w:numFmt w:val="bullet"/>
      <w:lvlText w:val="•"/>
      <w:lvlJc w:val="left"/>
      <w:pPr>
        <w:ind w:left="3710" w:hanging="425"/>
      </w:pPr>
      <w:rPr>
        <w:rFonts w:hint="default"/>
        <w:lang w:val="pl-PL" w:eastAsia="en-US" w:bidi="ar-SA"/>
      </w:rPr>
    </w:lvl>
    <w:lvl w:ilvl="4" w:tplc="F3941D80">
      <w:numFmt w:val="bullet"/>
      <w:lvlText w:val="•"/>
      <w:lvlJc w:val="left"/>
      <w:pPr>
        <w:ind w:left="4695" w:hanging="425"/>
      </w:pPr>
      <w:rPr>
        <w:rFonts w:hint="default"/>
        <w:lang w:val="pl-PL" w:eastAsia="en-US" w:bidi="ar-SA"/>
      </w:rPr>
    </w:lvl>
    <w:lvl w:ilvl="5" w:tplc="3E024DE6">
      <w:numFmt w:val="bullet"/>
      <w:lvlText w:val="•"/>
      <w:lvlJc w:val="left"/>
      <w:pPr>
        <w:ind w:left="5680" w:hanging="425"/>
      </w:pPr>
      <w:rPr>
        <w:rFonts w:hint="default"/>
        <w:lang w:val="pl-PL" w:eastAsia="en-US" w:bidi="ar-SA"/>
      </w:rPr>
    </w:lvl>
    <w:lvl w:ilvl="6" w:tplc="D5DA9AA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C63EF0AA">
      <w:numFmt w:val="bullet"/>
      <w:lvlText w:val="•"/>
      <w:lvlJc w:val="left"/>
      <w:pPr>
        <w:ind w:left="7650" w:hanging="425"/>
      </w:pPr>
      <w:rPr>
        <w:rFonts w:hint="default"/>
        <w:lang w:val="pl-PL" w:eastAsia="en-US" w:bidi="ar-SA"/>
      </w:rPr>
    </w:lvl>
    <w:lvl w:ilvl="8" w:tplc="3774E5BA">
      <w:numFmt w:val="bullet"/>
      <w:lvlText w:val="•"/>
      <w:lvlJc w:val="left"/>
      <w:pPr>
        <w:ind w:left="8636" w:hanging="425"/>
      </w:pPr>
      <w:rPr>
        <w:rFonts w:hint="default"/>
        <w:lang w:val="pl-PL" w:eastAsia="en-US" w:bidi="ar-SA"/>
      </w:rPr>
    </w:lvl>
  </w:abstractNum>
  <w:abstractNum w:abstractNumId="8" w15:restartNumberingAfterBreak="0">
    <w:nsid w:val="50947A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BC01E93"/>
    <w:multiLevelType w:val="hybridMultilevel"/>
    <w:tmpl w:val="69D4836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BC197F"/>
    <w:multiLevelType w:val="multilevel"/>
    <w:tmpl w:val="C8D642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6" w:hanging="450"/>
      </w:pPr>
      <w:rPr>
        <w:rFonts w:eastAsia="Times New Roman"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  <w:b w:val="0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</w:abstractNum>
  <w:abstractNum w:abstractNumId="11" w15:restartNumberingAfterBreak="0">
    <w:nsid w:val="6D273A8C"/>
    <w:multiLevelType w:val="hybridMultilevel"/>
    <w:tmpl w:val="9A90FFB6"/>
    <w:lvl w:ilvl="0" w:tplc="2D92C7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9840252">
    <w:abstractNumId w:val="4"/>
  </w:num>
  <w:num w:numId="2" w16cid:durableId="945111708">
    <w:abstractNumId w:val="8"/>
  </w:num>
  <w:num w:numId="3" w16cid:durableId="1085958412">
    <w:abstractNumId w:val="3"/>
  </w:num>
  <w:num w:numId="4" w16cid:durableId="1657761052">
    <w:abstractNumId w:val="10"/>
  </w:num>
  <w:num w:numId="5" w16cid:durableId="1449396792">
    <w:abstractNumId w:val="6"/>
  </w:num>
  <w:num w:numId="6" w16cid:durableId="972441014">
    <w:abstractNumId w:val="2"/>
  </w:num>
  <w:num w:numId="7" w16cid:durableId="434247936">
    <w:abstractNumId w:val="9"/>
  </w:num>
  <w:num w:numId="8" w16cid:durableId="1640261482">
    <w:abstractNumId w:val="1"/>
  </w:num>
  <w:num w:numId="9" w16cid:durableId="29382499">
    <w:abstractNumId w:val="5"/>
  </w:num>
  <w:num w:numId="10" w16cid:durableId="2105613880">
    <w:abstractNumId w:val="7"/>
  </w:num>
  <w:num w:numId="11" w16cid:durableId="920875960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6D"/>
    <w:rsid w:val="00002E45"/>
    <w:rsid w:val="0004294B"/>
    <w:rsid w:val="00047484"/>
    <w:rsid w:val="000534D3"/>
    <w:rsid w:val="00074340"/>
    <w:rsid w:val="00081FE7"/>
    <w:rsid w:val="00094CBD"/>
    <w:rsid w:val="000A3799"/>
    <w:rsid w:val="000B0706"/>
    <w:rsid w:val="000C658B"/>
    <w:rsid w:val="000C6EA4"/>
    <w:rsid w:val="000D74CF"/>
    <w:rsid w:val="000E4B37"/>
    <w:rsid w:val="00101263"/>
    <w:rsid w:val="001014E5"/>
    <w:rsid w:val="00103916"/>
    <w:rsid w:val="00115D01"/>
    <w:rsid w:val="001640E8"/>
    <w:rsid w:val="001776FB"/>
    <w:rsid w:val="0018487A"/>
    <w:rsid w:val="00193FF8"/>
    <w:rsid w:val="001956CE"/>
    <w:rsid w:val="001A24AF"/>
    <w:rsid w:val="001A4AC4"/>
    <w:rsid w:val="001C74DE"/>
    <w:rsid w:val="001E02EC"/>
    <w:rsid w:val="001E444B"/>
    <w:rsid w:val="00211068"/>
    <w:rsid w:val="002421C4"/>
    <w:rsid w:val="0025143A"/>
    <w:rsid w:val="002530B3"/>
    <w:rsid w:val="00266F17"/>
    <w:rsid w:val="00271FE8"/>
    <w:rsid w:val="00283A51"/>
    <w:rsid w:val="00287D62"/>
    <w:rsid w:val="00291E02"/>
    <w:rsid w:val="002A060C"/>
    <w:rsid w:val="002A3915"/>
    <w:rsid w:val="002C2E6E"/>
    <w:rsid w:val="002E150D"/>
    <w:rsid w:val="003040C4"/>
    <w:rsid w:val="00310FDE"/>
    <w:rsid w:val="003141D0"/>
    <w:rsid w:val="00330266"/>
    <w:rsid w:val="00331780"/>
    <w:rsid w:val="00332045"/>
    <w:rsid w:val="003324D6"/>
    <w:rsid w:val="003452FB"/>
    <w:rsid w:val="00350B4F"/>
    <w:rsid w:val="00352A40"/>
    <w:rsid w:val="003636DE"/>
    <w:rsid w:val="00383DDA"/>
    <w:rsid w:val="003848A9"/>
    <w:rsid w:val="00387EFA"/>
    <w:rsid w:val="00394FFA"/>
    <w:rsid w:val="003A5ADA"/>
    <w:rsid w:val="003B1DBF"/>
    <w:rsid w:val="003C43D7"/>
    <w:rsid w:val="003F1969"/>
    <w:rsid w:val="0040292F"/>
    <w:rsid w:val="00405C18"/>
    <w:rsid w:val="004111DB"/>
    <w:rsid w:val="004215DA"/>
    <w:rsid w:val="00425552"/>
    <w:rsid w:val="0044050A"/>
    <w:rsid w:val="00442102"/>
    <w:rsid w:val="00455F65"/>
    <w:rsid w:val="004615D6"/>
    <w:rsid w:val="00467802"/>
    <w:rsid w:val="004912FE"/>
    <w:rsid w:val="0049189B"/>
    <w:rsid w:val="00493471"/>
    <w:rsid w:val="004C7E25"/>
    <w:rsid w:val="004D60B4"/>
    <w:rsid w:val="004D6662"/>
    <w:rsid w:val="004E2335"/>
    <w:rsid w:val="004E6A51"/>
    <w:rsid w:val="004F1305"/>
    <w:rsid w:val="00500347"/>
    <w:rsid w:val="00502DC5"/>
    <w:rsid w:val="00521220"/>
    <w:rsid w:val="005279C5"/>
    <w:rsid w:val="00530A74"/>
    <w:rsid w:val="00531A06"/>
    <w:rsid w:val="0054150A"/>
    <w:rsid w:val="00555764"/>
    <w:rsid w:val="00556787"/>
    <w:rsid w:val="00562283"/>
    <w:rsid w:val="00567836"/>
    <w:rsid w:val="005758CA"/>
    <w:rsid w:val="005804DD"/>
    <w:rsid w:val="0058479D"/>
    <w:rsid w:val="005A1409"/>
    <w:rsid w:val="005A6255"/>
    <w:rsid w:val="005A7243"/>
    <w:rsid w:val="005B219D"/>
    <w:rsid w:val="005B3206"/>
    <w:rsid w:val="005B74CF"/>
    <w:rsid w:val="005E2E2A"/>
    <w:rsid w:val="005F1A8F"/>
    <w:rsid w:val="005F72FB"/>
    <w:rsid w:val="0062110E"/>
    <w:rsid w:val="00640702"/>
    <w:rsid w:val="006438EE"/>
    <w:rsid w:val="006551A5"/>
    <w:rsid w:val="00655AFF"/>
    <w:rsid w:val="00655F75"/>
    <w:rsid w:val="0068096C"/>
    <w:rsid w:val="00682A83"/>
    <w:rsid w:val="00682F8C"/>
    <w:rsid w:val="006A7548"/>
    <w:rsid w:val="006B161C"/>
    <w:rsid w:val="006C2693"/>
    <w:rsid w:val="006D2970"/>
    <w:rsid w:val="006D4575"/>
    <w:rsid w:val="006D7CBE"/>
    <w:rsid w:val="006E0085"/>
    <w:rsid w:val="006F2186"/>
    <w:rsid w:val="006F2D6F"/>
    <w:rsid w:val="00711F85"/>
    <w:rsid w:val="00712A6E"/>
    <w:rsid w:val="00712E10"/>
    <w:rsid w:val="00724697"/>
    <w:rsid w:val="00732148"/>
    <w:rsid w:val="00734821"/>
    <w:rsid w:val="00735F56"/>
    <w:rsid w:val="00737B0B"/>
    <w:rsid w:val="00742A46"/>
    <w:rsid w:val="00751717"/>
    <w:rsid w:val="00762CAF"/>
    <w:rsid w:val="00763659"/>
    <w:rsid w:val="00767C22"/>
    <w:rsid w:val="00783B93"/>
    <w:rsid w:val="007904EC"/>
    <w:rsid w:val="007A312B"/>
    <w:rsid w:val="007A45CF"/>
    <w:rsid w:val="007C353C"/>
    <w:rsid w:val="007C3A8A"/>
    <w:rsid w:val="007C5262"/>
    <w:rsid w:val="007C7B3A"/>
    <w:rsid w:val="007E011A"/>
    <w:rsid w:val="0080249B"/>
    <w:rsid w:val="0081243C"/>
    <w:rsid w:val="00821EA4"/>
    <w:rsid w:val="0082595B"/>
    <w:rsid w:val="00844FF8"/>
    <w:rsid w:val="008538D6"/>
    <w:rsid w:val="0086392E"/>
    <w:rsid w:val="00872D3F"/>
    <w:rsid w:val="0087608B"/>
    <w:rsid w:val="008842DE"/>
    <w:rsid w:val="00887FBA"/>
    <w:rsid w:val="008D2904"/>
    <w:rsid w:val="008D5CC3"/>
    <w:rsid w:val="008F3EE5"/>
    <w:rsid w:val="0090151C"/>
    <w:rsid w:val="0091037E"/>
    <w:rsid w:val="00917665"/>
    <w:rsid w:val="00945EB5"/>
    <w:rsid w:val="0097584E"/>
    <w:rsid w:val="00983CD1"/>
    <w:rsid w:val="009904F1"/>
    <w:rsid w:val="00992C16"/>
    <w:rsid w:val="009A6EEB"/>
    <w:rsid w:val="009B6545"/>
    <w:rsid w:val="009B658C"/>
    <w:rsid w:val="009C1057"/>
    <w:rsid w:val="009E4C17"/>
    <w:rsid w:val="009F594E"/>
    <w:rsid w:val="009F7E0D"/>
    <w:rsid w:val="00A23AD4"/>
    <w:rsid w:val="00A26155"/>
    <w:rsid w:val="00A3533A"/>
    <w:rsid w:val="00A44DCC"/>
    <w:rsid w:val="00A50BC0"/>
    <w:rsid w:val="00A53E58"/>
    <w:rsid w:val="00A61956"/>
    <w:rsid w:val="00A84E50"/>
    <w:rsid w:val="00A93D0A"/>
    <w:rsid w:val="00AA539A"/>
    <w:rsid w:val="00AB1567"/>
    <w:rsid w:val="00AD2936"/>
    <w:rsid w:val="00AF00DF"/>
    <w:rsid w:val="00AF04A9"/>
    <w:rsid w:val="00AF7EE8"/>
    <w:rsid w:val="00B03AD0"/>
    <w:rsid w:val="00B03FB1"/>
    <w:rsid w:val="00B07A5F"/>
    <w:rsid w:val="00B206E6"/>
    <w:rsid w:val="00B22B20"/>
    <w:rsid w:val="00B2413E"/>
    <w:rsid w:val="00B4788D"/>
    <w:rsid w:val="00B61076"/>
    <w:rsid w:val="00B667C4"/>
    <w:rsid w:val="00B7137B"/>
    <w:rsid w:val="00B85B27"/>
    <w:rsid w:val="00B85D8E"/>
    <w:rsid w:val="00B93AE4"/>
    <w:rsid w:val="00BA29A2"/>
    <w:rsid w:val="00BB76AA"/>
    <w:rsid w:val="00BE17E9"/>
    <w:rsid w:val="00BE5133"/>
    <w:rsid w:val="00BE7BF0"/>
    <w:rsid w:val="00BE7C1C"/>
    <w:rsid w:val="00BF111C"/>
    <w:rsid w:val="00BF124B"/>
    <w:rsid w:val="00C00432"/>
    <w:rsid w:val="00C021E2"/>
    <w:rsid w:val="00C02E63"/>
    <w:rsid w:val="00C034DD"/>
    <w:rsid w:val="00C12E27"/>
    <w:rsid w:val="00C175D8"/>
    <w:rsid w:val="00C23738"/>
    <w:rsid w:val="00C23F86"/>
    <w:rsid w:val="00C618BF"/>
    <w:rsid w:val="00C70A63"/>
    <w:rsid w:val="00C75A91"/>
    <w:rsid w:val="00C81A41"/>
    <w:rsid w:val="00C878EC"/>
    <w:rsid w:val="00C93428"/>
    <w:rsid w:val="00C96B7F"/>
    <w:rsid w:val="00CB2080"/>
    <w:rsid w:val="00CB3BAE"/>
    <w:rsid w:val="00CE3CFD"/>
    <w:rsid w:val="00CE3DDB"/>
    <w:rsid w:val="00CE676C"/>
    <w:rsid w:val="00CF3DA9"/>
    <w:rsid w:val="00CF5DEB"/>
    <w:rsid w:val="00D008A3"/>
    <w:rsid w:val="00D070D6"/>
    <w:rsid w:val="00D1202D"/>
    <w:rsid w:val="00D132AA"/>
    <w:rsid w:val="00D520BD"/>
    <w:rsid w:val="00D668A1"/>
    <w:rsid w:val="00D707A8"/>
    <w:rsid w:val="00D74AF6"/>
    <w:rsid w:val="00D770A8"/>
    <w:rsid w:val="00D84AD6"/>
    <w:rsid w:val="00D909CD"/>
    <w:rsid w:val="00D926E5"/>
    <w:rsid w:val="00DB0676"/>
    <w:rsid w:val="00DB3EF8"/>
    <w:rsid w:val="00DD3EC0"/>
    <w:rsid w:val="00DE0E2D"/>
    <w:rsid w:val="00E0369C"/>
    <w:rsid w:val="00E15EBF"/>
    <w:rsid w:val="00E24DFD"/>
    <w:rsid w:val="00E274ED"/>
    <w:rsid w:val="00E83D00"/>
    <w:rsid w:val="00EA7A1A"/>
    <w:rsid w:val="00EB3527"/>
    <w:rsid w:val="00EC1C5A"/>
    <w:rsid w:val="00ED07ED"/>
    <w:rsid w:val="00ED08E5"/>
    <w:rsid w:val="00EE4625"/>
    <w:rsid w:val="00EF1B25"/>
    <w:rsid w:val="00EF3520"/>
    <w:rsid w:val="00EF436E"/>
    <w:rsid w:val="00EF7E60"/>
    <w:rsid w:val="00F126A5"/>
    <w:rsid w:val="00F13A33"/>
    <w:rsid w:val="00F2691E"/>
    <w:rsid w:val="00F26C09"/>
    <w:rsid w:val="00F342C0"/>
    <w:rsid w:val="00F55785"/>
    <w:rsid w:val="00F62251"/>
    <w:rsid w:val="00F63D4D"/>
    <w:rsid w:val="00F71657"/>
    <w:rsid w:val="00F71DC4"/>
    <w:rsid w:val="00F95453"/>
    <w:rsid w:val="00FB0E44"/>
    <w:rsid w:val="00FB1A6D"/>
    <w:rsid w:val="00FC0326"/>
    <w:rsid w:val="00FC46F4"/>
    <w:rsid w:val="00FE3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42FF3"/>
  <w15:docId w15:val="{82C8A104-7677-4104-A743-5DE70B39A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FB1A6D"/>
    <w:pPr>
      <w:keepNext/>
      <w:spacing w:after="0" w:line="240" w:lineRule="auto"/>
      <w:outlineLvl w:val="0"/>
    </w:pPr>
    <w:rPr>
      <w:rFonts w:ascii="Times New Roman" w:hAnsi="Times New Roman" w:cs="Times New Roman"/>
      <w:b/>
      <w:sz w:val="32"/>
      <w:szCs w:val="24"/>
    </w:rPr>
  </w:style>
  <w:style w:type="paragraph" w:styleId="Nagwek2">
    <w:name w:val="heading 2"/>
    <w:basedOn w:val="Normalny"/>
    <w:next w:val="Normalny"/>
    <w:link w:val="Nagwek2Znak"/>
    <w:qFormat/>
    <w:rsid w:val="00FB1A6D"/>
    <w:pPr>
      <w:keepNext/>
      <w:spacing w:after="0" w:line="240" w:lineRule="auto"/>
      <w:jc w:val="center"/>
      <w:outlineLvl w:val="1"/>
    </w:pPr>
    <w:rPr>
      <w:rFonts w:ascii="Times New Roman" w:hAnsi="Times New Roman" w:cs="Times New Roman"/>
      <w:b/>
      <w:bCs/>
      <w:sz w:val="32"/>
      <w:szCs w:val="24"/>
    </w:rPr>
  </w:style>
  <w:style w:type="paragraph" w:styleId="Nagwek4">
    <w:name w:val="heading 4"/>
    <w:basedOn w:val="Normalny"/>
    <w:next w:val="Normalny"/>
    <w:link w:val="Nagwek4Znak"/>
    <w:qFormat/>
    <w:rsid w:val="005A140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584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rsid w:val="00A3647B"/>
    <w:rPr>
      <w:u w:val="single"/>
    </w:rPr>
  </w:style>
  <w:style w:type="table" w:styleId="Tabela-Siatka">
    <w:name w:val="Table Grid"/>
    <w:basedOn w:val="Standardowy"/>
    <w:uiPriority w:val="59"/>
    <w:rsid w:val="003B37F7"/>
    <w:pPr>
      <w:spacing w:after="0" w:line="240" w:lineRule="auto"/>
    </w:pPr>
    <w:rPr>
      <w:rFonts w:ascii="Times" w:eastAsia="Times New Roman" w:hAnsi="Time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4">
    <w:name w:val="Dane4"/>
    <w:basedOn w:val="Normalny"/>
    <w:link w:val="Dane4Znak"/>
    <w:qFormat/>
    <w:rsid w:val="00424198"/>
    <w:pPr>
      <w:spacing w:after="0" w:line="276" w:lineRule="auto"/>
    </w:pPr>
    <w:rPr>
      <w:rFonts w:ascii="Lato" w:hAnsi="Lato"/>
    </w:rPr>
  </w:style>
  <w:style w:type="character" w:customStyle="1" w:styleId="Dane4Znak">
    <w:name w:val="Dane4 Znak"/>
    <w:basedOn w:val="Domylnaczcionkaakapitu"/>
    <w:link w:val="Dane4"/>
    <w:rsid w:val="00424198"/>
    <w:rPr>
      <w:rFonts w:ascii="Lato" w:hAnsi="Lato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13A33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BF124B"/>
    <w:rPr>
      <w:rFonts w:ascii="Calibri" w:eastAsia="Calibri" w:hAnsi="Calibri" w:cs="Calibri"/>
      <w:color w:val="00000A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BF124B"/>
    <w:pPr>
      <w:widowControl w:val="0"/>
      <w:shd w:val="clear" w:color="auto" w:fill="FFFFFF"/>
      <w:spacing w:line="254" w:lineRule="auto"/>
    </w:pPr>
    <w:rPr>
      <w:rFonts w:ascii="Calibri" w:eastAsia="Calibri" w:hAnsi="Calibri" w:cs="Calibri"/>
      <w:color w:val="00000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7A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7A1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EBF"/>
    <w:rPr>
      <w:b/>
      <w:bCs/>
      <w:sz w:val="20"/>
      <w:szCs w:val="20"/>
    </w:rPr>
  </w:style>
  <w:style w:type="paragraph" w:styleId="Akapitzlist">
    <w:name w:val="List Paragraph"/>
    <w:aliases w:val="Preambuła,Lista num,List Paragraph,Akapit z listą BS,Numerowanie,lp1,A_wyliczenie,K-P_odwolanie,Akapit z listą5,maz_wyliczenie,opis dzialania,Table of contents numbered,Podsis rysunku,BulletC,ISCG Numerowanie,List Paragraph2,Normalny PDST"/>
    <w:basedOn w:val="Normalny"/>
    <w:link w:val="AkapitzlistZnak"/>
    <w:uiPriority w:val="34"/>
    <w:qFormat/>
    <w:rsid w:val="00CE3DDB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1243C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FB1A6D"/>
    <w:rPr>
      <w:rFonts w:ascii="Times New Roman" w:hAnsi="Times New Roman" w:cs="Times New Roman"/>
      <w:b/>
      <w:sz w:val="32"/>
      <w:szCs w:val="24"/>
    </w:rPr>
  </w:style>
  <w:style w:type="character" w:customStyle="1" w:styleId="Nagwek2Znak">
    <w:name w:val="Nagłówek 2 Znak"/>
    <w:basedOn w:val="Domylnaczcionkaakapitu"/>
    <w:link w:val="Nagwek2"/>
    <w:rsid w:val="00FB1A6D"/>
    <w:rPr>
      <w:rFonts w:ascii="Times New Roman" w:hAnsi="Times New Roman" w:cs="Times New Roman"/>
      <w:b/>
      <w:bCs/>
      <w:sz w:val="32"/>
      <w:szCs w:val="24"/>
    </w:rPr>
  </w:style>
  <w:style w:type="paragraph" w:styleId="Tekstpodstawowy">
    <w:name w:val="Body Text"/>
    <w:basedOn w:val="Normalny"/>
    <w:link w:val="TekstpodstawowyZnak"/>
    <w:rsid w:val="00FB1A6D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B1A6D"/>
    <w:rPr>
      <w:rFonts w:ascii="Times New Roman" w:hAnsi="Times New Roman" w:cs="Times New Roman"/>
      <w:sz w:val="28"/>
      <w:szCs w:val="24"/>
    </w:rPr>
  </w:style>
  <w:style w:type="paragraph" w:styleId="Tekstprzypisudolnego">
    <w:name w:val="footnote text"/>
    <w:aliases w:val="Footnote Text Char,Znak,Tekst przypisu dolnego-poligrafia,Footnote Text Char Char,Footnote Text Char Char Znak Znak,Footnote Text Char Char Znak Znak Znak Znak Znak,Tekst przypisu Znak,Tekst przypisu Znak Znak"/>
    <w:basedOn w:val="Normalny"/>
    <w:link w:val="TekstprzypisudolnegoZnak"/>
    <w:uiPriority w:val="99"/>
    <w:rsid w:val="00FB1A6D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Footnote Text Char Znak,Znak Znak,Tekst przypisu dolnego-poligrafia Znak,Footnote Text Char Char Znak,Footnote Text Char Char Znak Znak Znak,Footnote Text Char Char Znak Znak Znak Znak Znak Znak,Tekst przypisu Znak Znak1"/>
    <w:basedOn w:val="Domylnaczcionkaakapitu"/>
    <w:link w:val="Tekstprzypisudolnego"/>
    <w:uiPriority w:val="99"/>
    <w:rsid w:val="00FB1A6D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FB1A6D"/>
    <w:rPr>
      <w:vertAlign w:val="superscript"/>
    </w:rPr>
  </w:style>
  <w:style w:type="character" w:customStyle="1" w:styleId="AkapitzlistZnak">
    <w:name w:val="Akapit z listą Znak"/>
    <w:aliases w:val="Preambuła Znak,Lista num Znak,List Paragraph Znak,Akapit z listą BS Znak,Numerowanie Znak,lp1 Znak,A_wyliczenie Znak,K-P_odwolanie Znak,Akapit z listą5 Znak,maz_wyliczenie Znak,opis dzialania Znak,Table of contents numbered Znak"/>
    <w:link w:val="Akapitzlist"/>
    <w:uiPriority w:val="34"/>
    <w:qFormat/>
    <w:rsid w:val="00FB1A6D"/>
  </w:style>
  <w:style w:type="paragraph" w:customStyle="1" w:styleId="Standard">
    <w:name w:val="Standard"/>
    <w:qFormat/>
    <w:rsid w:val="00FB1A6D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Default">
    <w:name w:val="Default"/>
    <w:rsid w:val="00FB1A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customStyle="1" w:styleId="Bodytext37pt">
    <w:name w:val="Body text (3) + 7 pt"/>
    <w:basedOn w:val="Domylnaczcionkaakapitu"/>
    <w:rsid w:val="00FB1A6D"/>
    <w:rPr>
      <w:rFonts w:ascii="Times New Roman" w:eastAsia="Times New Roman" w:hAnsi="Times New Roman" w:cs="Times New Roman"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paragraph" w:styleId="Legenda">
    <w:name w:val="caption"/>
    <w:basedOn w:val="Normalny"/>
    <w:next w:val="Normalny"/>
    <w:unhideWhenUsed/>
    <w:qFormat/>
    <w:rsid w:val="00074340"/>
    <w:pPr>
      <w:spacing w:after="200" w:line="240" w:lineRule="auto"/>
    </w:pPr>
    <w:rPr>
      <w:rFonts w:ascii="Times New Roman" w:eastAsia="Times New Roman" w:hAnsi="Times New Roman" w:cs="Times New Roman"/>
      <w:b/>
      <w:bCs/>
      <w:color w:val="5B9BD5" w:themeColor="accent1"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rsid w:val="005A1409"/>
    <w:rPr>
      <w:rFonts w:ascii="Times New Roman" w:eastAsia="Times New Roman" w:hAnsi="Times New Roman" w:cs="Times New Roman"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584E"/>
    <w:rPr>
      <w:rFonts w:asciiTheme="majorHAnsi" w:eastAsiaTheme="majorEastAsia" w:hAnsiTheme="majorHAnsi" w:cstheme="majorBidi"/>
      <w:color w:val="2E74B5" w:themeColor="accent1" w:themeShade="B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15D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3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arianowo.edupage.org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kontakt@zsmarianowo.pl" TargetMode="Externa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l\Desktop\Szablon%20pisma%20ZS%20CKR%20w%20Starym%20Lubiejewi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425D91B47FC4EE8A25FEAB9BA4CD4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F876FFA-FE7A-4545-B562-97EE3EB98186}"/>
      </w:docPartPr>
      <w:docPartBody>
        <w:p w:rsidR="00FC0168" w:rsidRDefault="002F4504" w:rsidP="002F4504">
          <w:pPr>
            <w:pStyle w:val="0425D91B47FC4EE8A25FEAB9BA4CD4D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504"/>
    <w:rsid w:val="000E2EB4"/>
    <w:rsid w:val="001F1F50"/>
    <w:rsid w:val="002F4504"/>
    <w:rsid w:val="0032159A"/>
    <w:rsid w:val="005149E7"/>
    <w:rsid w:val="005A09D5"/>
    <w:rsid w:val="006805D8"/>
    <w:rsid w:val="00682F8C"/>
    <w:rsid w:val="00873E6A"/>
    <w:rsid w:val="00B75285"/>
    <w:rsid w:val="00C75A91"/>
    <w:rsid w:val="00DE0E2D"/>
    <w:rsid w:val="00ED07ED"/>
    <w:rsid w:val="00FC0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0425D91B47FC4EE8A25FEAB9BA4CD4DA">
    <w:name w:val="0425D91B47FC4EE8A25FEAB9BA4CD4DA"/>
    <w:rsid w:val="002F450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BAA1F-2541-4057-A6DD-CAF37AEF9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pisma ZS CKR w Starym Lubiejewie.dotx</Template>
  <TotalTime>9</TotalTime>
  <Pages>1</Pages>
  <Words>220</Words>
  <Characters>1321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MRiRW</Company>
  <LinksUpToDate>false</LinksUpToDate>
  <CharactersWithSpaces>1538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Sygn.: ZP/2025/12/6</dc:title>
  <dc:creator>DOM</dc:creator>
  <cp:lastModifiedBy>Admin</cp:lastModifiedBy>
  <cp:revision>24</cp:revision>
  <cp:lastPrinted>2025-11-04T14:07:00Z</cp:lastPrinted>
  <dcterms:created xsi:type="dcterms:W3CDTF">2025-11-18T21:25:00Z</dcterms:created>
  <dcterms:modified xsi:type="dcterms:W3CDTF">2025-12-11T22:19:00Z</dcterms:modified>
</cp:coreProperties>
</file>